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6D1BB" w14:textId="77777777" w:rsidR="00B539F8" w:rsidRDefault="00B539F8" w:rsidP="007B71F1">
      <w:pPr>
        <w:pStyle w:val="Titel"/>
      </w:pPr>
      <w:r>
        <w:t>Orientierungslauf Geometrietagung Strobl</w:t>
      </w:r>
    </w:p>
    <w:p w14:paraId="3888B432" w14:textId="04318952" w:rsidR="00B539F8" w:rsidRDefault="00B539F8" w:rsidP="007B71F1">
      <w:pPr>
        <w:pStyle w:val="berschrift1"/>
      </w:pPr>
      <w:r>
        <w:t>Karte</w:t>
      </w:r>
      <w:r w:rsidR="008317CA">
        <w:t>nerstellung</w:t>
      </w:r>
      <w:r>
        <w:t xml:space="preserve"> </w:t>
      </w:r>
    </w:p>
    <w:p w14:paraId="6F75C405" w14:textId="35C9AE94" w:rsidR="00B539F8" w:rsidRDefault="00B539F8" w:rsidP="008317CA">
      <w:pPr>
        <w:pStyle w:val="Listenabsatz"/>
        <w:numPr>
          <w:ilvl w:val="0"/>
          <w:numId w:val="43"/>
        </w:numPr>
      </w:pPr>
      <w:r w:rsidRPr="008317CA">
        <w:rPr>
          <w:b/>
          <w:bCs/>
        </w:rPr>
        <w:t>Schule</w:t>
      </w:r>
      <w:r>
        <w:t>: Brandschutzplan</w:t>
      </w:r>
      <w:r w:rsidR="002C78A4">
        <w:t xml:space="preserve">, Gebäudeplan, </w:t>
      </w:r>
      <w:proofErr w:type="spellStart"/>
      <w:r w:rsidR="002C78A4">
        <w:t>Raumplan</w:t>
      </w:r>
      <w:proofErr w:type="spellEnd"/>
      <w:r w:rsidR="002C78A4">
        <w:t>, …</w:t>
      </w:r>
    </w:p>
    <w:p w14:paraId="5506F22F" w14:textId="77777777" w:rsidR="008317CA" w:rsidRPr="008317CA" w:rsidRDefault="00B539F8" w:rsidP="008317CA">
      <w:pPr>
        <w:pStyle w:val="Listenabsatz"/>
        <w:numPr>
          <w:ilvl w:val="0"/>
          <w:numId w:val="43"/>
        </w:numPr>
        <w:rPr>
          <w:color w:val="0563C1" w:themeColor="hyperlink"/>
          <w:u w:val="single"/>
        </w:rPr>
      </w:pPr>
      <w:r w:rsidRPr="008317CA">
        <w:rPr>
          <w:b/>
        </w:rPr>
        <w:t>Gelände außerhalb</w:t>
      </w:r>
      <w:r>
        <w:t xml:space="preserve">: </w:t>
      </w:r>
    </w:p>
    <w:p w14:paraId="13EDD633" w14:textId="08EF07B2" w:rsidR="00B539F8" w:rsidRDefault="00B539F8" w:rsidP="008317CA">
      <w:pPr>
        <w:pStyle w:val="Listenabsatz"/>
        <w:numPr>
          <w:ilvl w:val="1"/>
          <w:numId w:val="43"/>
        </w:numPr>
        <w:rPr>
          <w:rStyle w:val="Hyperlink"/>
        </w:rPr>
      </w:pPr>
      <w:r w:rsidRPr="008317CA">
        <w:rPr>
          <w:b/>
        </w:rPr>
        <w:t>Luftbild</w:t>
      </w:r>
      <w:r>
        <w:t xml:space="preserve">: </w:t>
      </w:r>
      <w:hyperlink r:id="rId7" w:history="1">
        <w:r w:rsidRPr="00044012">
          <w:rPr>
            <w:rStyle w:val="Hyperlink"/>
          </w:rPr>
          <w:t>https://www.geoland.at/</w:t>
        </w:r>
      </w:hyperlink>
    </w:p>
    <w:p w14:paraId="263F2909" w14:textId="57453811" w:rsidR="00DB175C" w:rsidRPr="008317CA" w:rsidRDefault="008317CA" w:rsidP="008317CA">
      <w:pPr>
        <w:pStyle w:val="Listenabsatz"/>
        <w:numPr>
          <w:ilvl w:val="1"/>
          <w:numId w:val="43"/>
        </w:numPr>
      </w:pPr>
      <w:proofErr w:type="spellStart"/>
      <w:r w:rsidRPr="008317CA">
        <w:rPr>
          <w:b/>
        </w:rPr>
        <w:t>Basemap</w:t>
      </w:r>
      <w:proofErr w:type="spellEnd"/>
      <w:r w:rsidRPr="008317CA">
        <w:t xml:space="preserve">: </w:t>
      </w:r>
      <w:hyperlink r:id="rId8" w:history="1">
        <w:r w:rsidRPr="008317CA">
          <w:rPr>
            <w:rStyle w:val="Hyperlink"/>
          </w:rPr>
          <w:t>https://stp.wien.gv.at/basemap/</w:t>
        </w:r>
      </w:hyperlink>
      <w:r w:rsidRPr="008317CA">
        <w:t xml:space="preserve"> </w:t>
      </w:r>
      <w:r w:rsidRPr="008317CA">
        <w:br/>
        <w:t>K</w:t>
      </w:r>
      <w:r>
        <w:t>arte oder Luftbild</w:t>
      </w:r>
    </w:p>
    <w:p w14:paraId="33A45616" w14:textId="3A80A521" w:rsidR="008317CA" w:rsidRDefault="00DB175C" w:rsidP="008317CA">
      <w:pPr>
        <w:pStyle w:val="Listenabsatz"/>
        <w:numPr>
          <w:ilvl w:val="1"/>
          <w:numId w:val="43"/>
        </w:numPr>
      </w:pPr>
      <w:proofErr w:type="spellStart"/>
      <w:r w:rsidRPr="008317CA">
        <w:rPr>
          <w:b/>
        </w:rPr>
        <w:t>Orienteering</w:t>
      </w:r>
      <w:proofErr w:type="spellEnd"/>
      <w:r w:rsidRPr="008317CA">
        <w:rPr>
          <w:b/>
        </w:rPr>
        <w:t xml:space="preserve"> Online </w:t>
      </w:r>
      <w:proofErr w:type="spellStart"/>
      <w:r w:rsidRPr="008317CA">
        <w:rPr>
          <w:b/>
        </w:rPr>
        <w:t>Map</w:t>
      </w:r>
      <w:proofErr w:type="spellEnd"/>
      <w:r w:rsidRPr="008317CA">
        <w:t xml:space="preserve">: </w:t>
      </w:r>
      <w:hyperlink r:id="rId9" w:history="1">
        <w:r w:rsidR="00013F26" w:rsidRPr="008317CA">
          <w:rPr>
            <w:rStyle w:val="Hyperlink"/>
          </w:rPr>
          <w:t>https://oomap.dna-software.co.uk</w:t>
        </w:r>
      </w:hyperlink>
      <w:r w:rsidR="008317CA" w:rsidRPr="008317CA">
        <w:rPr>
          <w:rStyle w:val="Hyperlink"/>
        </w:rPr>
        <w:t xml:space="preserve"> </w:t>
      </w:r>
      <w:r w:rsidR="008317CA" w:rsidRPr="008317CA">
        <w:rPr>
          <w:rStyle w:val="Hyperlink"/>
        </w:rPr>
        <w:br/>
      </w:r>
      <w:r w:rsidR="008317CA" w:rsidRPr="008317CA">
        <w:t xml:space="preserve">erstellt automatisch auf Basis der Open Street </w:t>
      </w:r>
      <w:proofErr w:type="spellStart"/>
      <w:r w:rsidR="008317CA" w:rsidRPr="008317CA">
        <w:t>Map</w:t>
      </w:r>
      <w:proofErr w:type="spellEnd"/>
      <w:r w:rsidR="008317CA" w:rsidRPr="008317CA">
        <w:t xml:space="preserve"> eine Orientierungslaufkarte</w:t>
      </w:r>
      <w:r w:rsidR="008317CA">
        <w:t xml:space="preserve"> mit Höhenlinien. Auch andere Optionen für Karten verfügbar.</w:t>
      </w:r>
      <w:r w:rsidR="008317CA">
        <w:br/>
        <w:t>Man kann auch gleich Posten einzeichnen und die Karte im gewünschten Maßstab ausdrucken.</w:t>
      </w:r>
      <w:r w:rsidR="008317CA">
        <w:br/>
        <w:t xml:space="preserve">Links: </w:t>
      </w:r>
      <w:proofErr w:type="spellStart"/>
      <w:r w:rsidR="008317CA">
        <w:t>PseudO</w:t>
      </w:r>
      <w:proofErr w:type="spellEnd"/>
      <w:r w:rsidR="008317CA">
        <w:t xml:space="preserve"> für Orientierungslaufkarte auswählen</w:t>
      </w:r>
      <w:r w:rsidR="008317CA">
        <w:br/>
        <w:t>Oben: gelbe/grüne Ratschläge beachten (zuerst Zentrum der Karte auswählen, dann Posten anklicken)</w:t>
      </w:r>
      <w:r w:rsidR="008317CA">
        <w:br/>
        <w:t>Oben Mitte: Maßstab, Größe und Ausrichtung der Karte auswählen</w:t>
      </w:r>
      <w:r w:rsidR="008317CA">
        <w:br/>
      </w:r>
      <w:proofErr w:type="spellStart"/>
      <w:r w:rsidR="00CB6CC1">
        <w:t>Rechts</w:t>
      </w:r>
      <w:proofErr w:type="spellEnd"/>
      <w:r w:rsidR="00CB6CC1">
        <w:t xml:space="preserve"> Oben: Save &amp; </w:t>
      </w:r>
      <w:proofErr w:type="spellStart"/>
      <w:r w:rsidR="00CB6CC1">
        <w:t>Get</w:t>
      </w:r>
      <w:proofErr w:type="spellEnd"/>
      <w:r w:rsidR="00CB6CC1">
        <w:t xml:space="preserve"> PDF-</w:t>
      </w:r>
      <w:proofErr w:type="spellStart"/>
      <w:r w:rsidR="00CB6CC1">
        <w:t>Map</w:t>
      </w:r>
      <w:proofErr w:type="spellEnd"/>
      <w:r w:rsidR="00CB6CC1">
        <w:t xml:space="preserve"> zum Herunterladen der Karte</w:t>
      </w:r>
    </w:p>
    <w:p w14:paraId="744BB794" w14:textId="05A160CA" w:rsidR="00A01219" w:rsidRPr="008317CA" w:rsidRDefault="00A01219" w:rsidP="00A01219">
      <w:r>
        <w:t>Professionell werden Karten mit der Software OCAD erstellt. Höhenmodelle können importiert werden und Karten werden georeferenziert, dadurch kann man auch GPS-Tracks importieren.</w:t>
      </w:r>
      <w:r w:rsidR="0037511C">
        <w:t xml:space="preserve"> Kosten ca. €75-150 pro Jahr je nach Version. Dort können auch Bahnen gelegt und in einem Format exportiert werden, das man direkt in </w:t>
      </w:r>
      <w:proofErr w:type="spellStart"/>
      <w:r w:rsidR="0037511C">
        <w:t>NaviTabi</w:t>
      </w:r>
      <w:proofErr w:type="spellEnd"/>
      <w:r w:rsidR="0037511C">
        <w:t xml:space="preserve"> importieren kann.</w:t>
      </w:r>
    </w:p>
    <w:p w14:paraId="5324051F" w14:textId="77777777" w:rsidR="00B539F8" w:rsidRDefault="00B539F8" w:rsidP="007B71F1">
      <w:pPr>
        <w:pStyle w:val="berschrift1"/>
      </w:pPr>
      <w:proofErr w:type="spellStart"/>
      <w:r>
        <w:t>Zeitnehmung</w:t>
      </w:r>
      <w:proofErr w:type="spellEnd"/>
      <w:r>
        <w:t xml:space="preserve"> / Stempelkontrolle:</w:t>
      </w:r>
    </w:p>
    <w:p w14:paraId="27E55C3E" w14:textId="4E3D09FC" w:rsidR="00B539F8" w:rsidRDefault="00B539F8" w:rsidP="002C78A4">
      <w:pPr>
        <w:pStyle w:val="Listenabsatz"/>
        <w:numPr>
          <w:ilvl w:val="0"/>
          <w:numId w:val="44"/>
        </w:numPr>
      </w:pPr>
      <w:r w:rsidRPr="002C78A4">
        <w:rPr>
          <w:b/>
        </w:rPr>
        <w:t>elektronische Posten</w:t>
      </w:r>
      <w:r w:rsidR="002C78A4">
        <w:t>: Sportident wird bei richtigen Orientierungsläufen verwendet</w:t>
      </w:r>
    </w:p>
    <w:p w14:paraId="2510722B" w14:textId="7316515F" w:rsidR="00B539F8" w:rsidRDefault="002C78A4" w:rsidP="002C78A4">
      <w:pPr>
        <w:pStyle w:val="Listenabsatz"/>
        <w:numPr>
          <w:ilvl w:val="0"/>
          <w:numId w:val="44"/>
        </w:numPr>
      </w:pPr>
      <w:r w:rsidRPr="002C78A4">
        <w:rPr>
          <w:b/>
        </w:rPr>
        <w:t>Zwickzangen und Papierkontrollkarten</w:t>
      </w:r>
      <w:r>
        <w:t xml:space="preserve">: wurde früher beim OL verwendet, Teilnehmer können aber recht einfach bei der Postenreihenfolge schummeln, händische </w:t>
      </w:r>
      <w:proofErr w:type="spellStart"/>
      <w:r>
        <w:t>Zeitnehmung</w:t>
      </w:r>
      <w:proofErr w:type="spellEnd"/>
      <w:r>
        <w:t xml:space="preserve"> nötig.</w:t>
      </w:r>
    </w:p>
    <w:p w14:paraId="427CE5BD" w14:textId="77777777" w:rsidR="002C78A4" w:rsidRDefault="002C78A4" w:rsidP="002C78A4">
      <w:pPr>
        <w:pStyle w:val="Listenabsatz"/>
        <w:numPr>
          <w:ilvl w:val="0"/>
          <w:numId w:val="44"/>
        </w:numPr>
      </w:pPr>
      <w:proofErr w:type="spellStart"/>
      <w:r>
        <w:rPr>
          <w:b/>
        </w:rPr>
        <w:t>Handyapp</w:t>
      </w:r>
      <w:proofErr w:type="spellEnd"/>
      <w:r w:rsidR="0053765D">
        <w:t>: (</w:t>
      </w:r>
      <w:proofErr w:type="spellStart"/>
      <w:r w:rsidR="0053765D">
        <w:t>Navi</w:t>
      </w:r>
      <w:r>
        <w:t>T</w:t>
      </w:r>
      <w:r w:rsidR="0053765D">
        <w:t>abi</w:t>
      </w:r>
      <w:proofErr w:type="spellEnd"/>
      <w:r w:rsidR="0053765D">
        <w:t xml:space="preserve">, </w:t>
      </w:r>
      <w:proofErr w:type="spellStart"/>
      <w:r w:rsidR="0053765D">
        <w:t>Maprun</w:t>
      </w:r>
      <w:proofErr w:type="spellEnd"/>
      <w:r w:rsidR="00B539F8">
        <w:t>)</w:t>
      </w:r>
    </w:p>
    <w:p w14:paraId="651CE82B" w14:textId="77777777" w:rsidR="002C78A4" w:rsidRDefault="002C78A4" w:rsidP="002C78A4">
      <w:pPr>
        <w:pStyle w:val="Listenabsatz"/>
        <w:numPr>
          <w:ilvl w:val="1"/>
          <w:numId w:val="44"/>
        </w:numPr>
      </w:pPr>
      <w:r>
        <w:t xml:space="preserve">funktioniert mit GPS, </w:t>
      </w:r>
      <w:r w:rsidR="00B539F8">
        <w:t>eher großräumig</w:t>
      </w:r>
      <w:r>
        <w:t>, daher nicht für OLs am Schulgelände oder im Turnsaal geeignet</w:t>
      </w:r>
      <w:r w:rsidR="00B539F8">
        <w:t xml:space="preserve">, weil die </w:t>
      </w:r>
      <w:proofErr w:type="spellStart"/>
      <w:r w:rsidR="00B539F8">
        <w:t>Handynavis</w:t>
      </w:r>
      <w:proofErr w:type="spellEnd"/>
      <w:r w:rsidR="00B539F8">
        <w:t xml:space="preserve"> nicht so genau sind</w:t>
      </w:r>
    </w:p>
    <w:p w14:paraId="14DA0C18" w14:textId="77777777" w:rsidR="002C78A4" w:rsidRDefault="004C107E" w:rsidP="002C78A4">
      <w:pPr>
        <w:pStyle w:val="Listenabsatz"/>
        <w:numPr>
          <w:ilvl w:val="1"/>
          <w:numId w:val="44"/>
        </w:numPr>
      </w:pPr>
      <w:r>
        <w:t>etwas aufwändiger in der Einrichtung</w:t>
      </w:r>
      <w:r w:rsidR="00B539F8">
        <w:t>, aber Postensetzen nicht nötig</w:t>
      </w:r>
    </w:p>
    <w:p w14:paraId="02F8A594" w14:textId="459BDE70" w:rsidR="00B539F8" w:rsidRDefault="002C78A4" w:rsidP="002C78A4">
      <w:pPr>
        <w:pStyle w:val="Listenabsatz"/>
        <w:numPr>
          <w:ilvl w:val="1"/>
          <w:numId w:val="44"/>
        </w:numPr>
      </w:pPr>
      <w:r>
        <w:t>Nachteil: Schüler navigieren dann häufig nur mit dem Handy statt mit der Karte.</w:t>
      </w:r>
      <w:r w:rsidR="00F11C1E">
        <w:br/>
        <w:t xml:space="preserve">Man kann aber </w:t>
      </w:r>
      <w:r w:rsidR="00F63804">
        <w:t>einstellen, das die Teilnehmer den Standort nicht anschauen können.</w:t>
      </w:r>
    </w:p>
    <w:p w14:paraId="654BE276" w14:textId="5D53D5DA" w:rsidR="004C107E" w:rsidRDefault="004C107E" w:rsidP="002C78A4">
      <w:pPr>
        <w:pStyle w:val="Listenabsatz"/>
        <w:numPr>
          <w:ilvl w:val="0"/>
          <w:numId w:val="44"/>
        </w:numPr>
      </w:pPr>
      <w:r w:rsidRPr="002C78A4">
        <w:rPr>
          <w:b/>
        </w:rPr>
        <w:t>Krepppapier mit Buchstaben / Zahlen</w:t>
      </w:r>
      <w:r>
        <w:t xml:space="preserve"> drauf, die man aufschreiben / sich merken soll</w:t>
      </w:r>
      <w:r w:rsidR="002C78A4">
        <w:br/>
        <w:t xml:space="preserve">Nachteil: Codes können leicht weitergesagt werden, händische </w:t>
      </w:r>
      <w:proofErr w:type="spellStart"/>
      <w:r w:rsidR="002C78A4">
        <w:t>Zeitnehmung</w:t>
      </w:r>
      <w:proofErr w:type="spellEnd"/>
      <w:r w:rsidR="002C78A4">
        <w:t xml:space="preserve"> nötig</w:t>
      </w:r>
    </w:p>
    <w:p w14:paraId="1A38A307" w14:textId="77777777" w:rsidR="00893A1C" w:rsidRDefault="00893A1C">
      <w:pPr>
        <w:rPr>
          <w:rStyle w:val="berschrift2Zchn"/>
        </w:rPr>
      </w:pPr>
      <w:r>
        <w:rPr>
          <w:rStyle w:val="berschrift2Zchn"/>
        </w:rPr>
        <w:br w:type="page"/>
      </w:r>
    </w:p>
    <w:p w14:paraId="6AF54294" w14:textId="057FFDCF" w:rsidR="00902B69" w:rsidRDefault="004C107E" w:rsidP="00FC7ED0">
      <w:pPr>
        <w:ind w:left="360"/>
      </w:pPr>
      <w:r w:rsidRPr="00D331B2">
        <w:rPr>
          <w:rStyle w:val="berschrift2Zchn"/>
        </w:rPr>
        <w:lastRenderedPageBreak/>
        <w:t xml:space="preserve">Anleitung </w:t>
      </w:r>
      <w:proofErr w:type="spellStart"/>
      <w:r w:rsidR="0053765D" w:rsidRPr="00D331B2">
        <w:rPr>
          <w:rStyle w:val="berschrift2Zchn"/>
        </w:rPr>
        <w:t>NaviTabi</w:t>
      </w:r>
      <w:proofErr w:type="spellEnd"/>
      <w:r w:rsidR="0053765D" w:rsidRPr="00D331B2">
        <w:rPr>
          <w:rStyle w:val="berschrift2Zchn"/>
        </w:rPr>
        <w:t>:</w:t>
      </w:r>
      <w:r w:rsidR="00477537" w:rsidRPr="00D331B2">
        <w:rPr>
          <w:rStyle w:val="berschrift2Zchn"/>
        </w:rPr>
        <w:br/>
      </w:r>
      <w:r w:rsidR="00477537" w:rsidRPr="00477537">
        <w:t xml:space="preserve">Funktioniert nur am </w:t>
      </w:r>
      <w:proofErr w:type="spellStart"/>
      <w:r w:rsidR="00477537" w:rsidRPr="00477537">
        <w:t>Handyapp</w:t>
      </w:r>
      <w:proofErr w:type="spellEnd"/>
      <w:r w:rsidR="00477537" w:rsidRPr="00477537">
        <w:t xml:space="preserve"> oder am Tablet</w:t>
      </w:r>
      <w:r w:rsidR="00F11C1E">
        <w:t xml:space="preserve"> gut</w:t>
      </w:r>
      <w:r w:rsidR="00477537" w:rsidRPr="00477537">
        <w:t>, die Browserversion kann leider nicht alles!</w:t>
      </w:r>
    </w:p>
    <w:p w14:paraId="27CD73B5" w14:textId="5E080E7E" w:rsidR="0053765D" w:rsidRPr="00902B69" w:rsidRDefault="0053765D" w:rsidP="00FC7ED0">
      <w:pPr>
        <w:ind w:left="360"/>
        <w:rPr>
          <w:b/>
        </w:rPr>
      </w:pPr>
      <w:r w:rsidRPr="00902B69">
        <w:rPr>
          <w:b/>
        </w:rPr>
        <w:t>OL planen</w:t>
      </w:r>
    </w:p>
    <w:p w14:paraId="73F08537" w14:textId="2901E15C" w:rsidR="00135570" w:rsidRDefault="00F63804" w:rsidP="002C78A4">
      <w:pPr>
        <w:pStyle w:val="Listenabsatz"/>
        <w:numPr>
          <w:ilvl w:val="0"/>
          <w:numId w:val="44"/>
        </w:numPr>
      </w:pPr>
      <w:r w:rsidRPr="00F63804">
        <w:rPr>
          <w:b/>
        </w:rPr>
        <w:t>Wettkampf anlegen</w:t>
      </w:r>
      <w:r w:rsidRPr="00F63804">
        <w:rPr>
          <w:b/>
        </w:rPr>
        <w:br/>
      </w:r>
      <w:r w:rsidR="006F7CB6">
        <w:t xml:space="preserve">Links oben auf die 3 </w:t>
      </w:r>
      <w:proofErr w:type="spellStart"/>
      <w:r w:rsidR="006F7CB6">
        <w:t>Stricherl</w:t>
      </w:r>
      <w:proofErr w:type="spellEnd"/>
      <w:r w:rsidR="006F7CB6">
        <w:t xml:space="preserve"> - </w:t>
      </w:r>
      <w:r w:rsidR="0053765D">
        <w:t xml:space="preserve">Manage </w:t>
      </w:r>
      <w:proofErr w:type="spellStart"/>
      <w:r w:rsidR="0053765D">
        <w:t>events</w:t>
      </w:r>
      <w:proofErr w:type="spellEnd"/>
      <w:r w:rsidR="0053765D">
        <w:t xml:space="preserve"> – rechts oben auf die 3 </w:t>
      </w:r>
      <w:proofErr w:type="spellStart"/>
      <w:r w:rsidR="0053765D">
        <w:t>Punkterl</w:t>
      </w:r>
      <w:proofErr w:type="spellEnd"/>
      <w:r w:rsidR="0053765D">
        <w:t xml:space="preserve"> – Create New Event </w:t>
      </w:r>
    </w:p>
    <w:p w14:paraId="0FDCA2ED" w14:textId="1313A6BE" w:rsidR="0053765D" w:rsidRDefault="00135570" w:rsidP="00135570">
      <w:pPr>
        <w:pStyle w:val="Listenabsatz"/>
        <w:numPr>
          <w:ilvl w:val="1"/>
          <w:numId w:val="44"/>
        </w:numPr>
      </w:pPr>
      <w:r>
        <w:t>Name, Land und Bundesland eingeben</w:t>
      </w:r>
    </w:p>
    <w:p w14:paraId="6A5CDA09" w14:textId="38C63BD2" w:rsidR="00135570" w:rsidRDefault="00135570" w:rsidP="00135570">
      <w:pPr>
        <w:pStyle w:val="Listenabsatz"/>
        <w:numPr>
          <w:ilvl w:val="1"/>
          <w:numId w:val="44"/>
        </w:numPr>
      </w:pPr>
      <w:r w:rsidRPr="00477537">
        <w:rPr>
          <w:i/>
        </w:rPr>
        <w:t>Location</w:t>
      </w:r>
      <w:r>
        <w:t xml:space="preserve"> anklicken und ungefähren Ort auf Landkarte auswählen</w:t>
      </w:r>
    </w:p>
    <w:p w14:paraId="75C4EC69" w14:textId="1FD84BA1" w:rsidR="00135570" w:rsidRDefault="00135570" w:rsidP="00135570">
      <w:pPr>
        <w:pStyle w:val="Listenabsatz"/>
        <w:numPr>
          <w:ilvl w:val="1"/>
          <w:numId w:val="44"/>
        </w:numPr>
      </w:pPr>
      <w:r>
        <w:t xml:space="preserve">Bei </w:t>
      </w:r>
      <w:r w:rsidRPr="00477537">
        <w:rPr>
          <w:i/>
        </w:rPr>
        <w:t>Event Date</w:t>
      </w:r>
      <w:r>
        <w:t xml:space="preserve"> und </w:t>
      </w:r>
      <w:r w:rsidRPr="00477537">
        <w:rPr>
          <w:i/>
        </w:rPr>
        <w:t>End Date</w:t>
      </w:r>
      <w:r>
        <w:t xml:space="preserve"> nur dann etwas eingeben, wenn man den OL zeitlich begrenzt haben will, sonst kann man das End Date nicht mehr rausnehmen!</w:t>
      </w:r>
    </w:p>
    <w:p w14:paraId="0CCDC670" w14:textId="24E031AF" w:rsidR="00135570" w:rsidRDefault="00F63804" w:rsidP="00135570">
      <w:pPr>
        <w:pStyle w:val="Listenabsatz"/>
        <w:numPr>
          <w:ilvl w:val="0"/>
          <w:numId w:val="44"/>
        </w:numPr>
      </w:pPr>
      <w:r w:rsidRPr="00F63804">
        <w:rPr>
          <w:b/>
        </w:rPr>
        <w:t>Bahnen einrichten</w:t>
      </w:r>
      <w:r w:rsidRPr="00F63804">
        <w:rPr>
          <w:b/>
        </w:rPr>
        <w:br/>
      </w:r>
      <w:proofErr w:type="spellStart"/>
      <w:r w:rsidR="00135570" w:rsidRPr="00477537">
        <w:rPr>
          <w:i/>
        </w:rPr>
        <w:t>Category</w:t>
      </w:r>
      <w:proofErr w:type="spellEnd"/>
      <w:r w:rsidR="00135570" w:rsidRPr="00477537">
        <w:rPr>
          <w:i/>
        </w:rPr>
        <w:t xml:space="preserve"> Setup</w:t>
      </w:r>
      <w:r w:rsidR="00135570" w:rsidRPr="00135570">
        <w:t xml:space="preserve"> – rechts oben auf die </w:t>
      </w:r>
      <w:r w:rsidR="00135570" w:rsidRPr="00477537">
        <w:rPr>
          <w:i/>
        </w:rPr>
        <w:t xml:space="preserve">3 </w:t>
      </w:r>
      <w:proofErr w:type="spellStart"/>
      <w:r w:rsidR="00135570" w:rsidRPr="00477537">
        <w:rPr>
          <w:i/>
        </w:rPr>
        <w:t>Punkterl</w:t>
      </w:r>
      <w:proofErr w:type="spellEnd"/>
      <w:r w:rsidR="00135570" w:rsidRPr="00135570">
        <w:t xml:space="preserve"> – </w:t>
      </w:r>
      <w:r w:rsidR="00135570" w:rsidRPr="00477537">
        <w:rPr>
          <w:i/>
        </w:rPr>
        <w:t xml:space="preserve">Create New </w:t>
      </w:r>
      <w:proofErr w:type="spellStart"/>
      <w:r w:rsidR="00135570" w:rsidRPr="00477537">
        <w:rPr>
          <w:i/>
        </w:rPr>
        <w:t>Category</w:t>
      </w:r>
      <w:proofErr w:type="spellEnd"/>
      <w:r w:rsidR="00135570" w:rsidRPr="00135570">
        <w:br/>
        <w:t>Kategorienamen e</w:t>
      </w:r>
      <w:r w:rsidR="00135570">
        <w:t xml:space="preserve">ingeben und auswählen ob Score oder Normal-OL (Fixed Order) – </w:t>
      </w:r>
      <w:r w:rsidR="00D331B2">
        <w:br/>
      </w:r>
      <w:r w:rsidR="00135570" w:rsidRPr="00477537">
        <w:rPr>
          <w:i/>
        </w:rPr>
        <w:t>Create New</w:t>
      </w:r>
    </w:p>
    <w:p w14:paraId="5EA3C6FE" w14:textId="1A9BB69C" w:rsidR="00F11C1E" w:rsidRPr="00F11C1E" w:rsidRDefault="00F11C1E" w:rsidP="00135570">
      <w:pPr>
        <w:pStyle w:val="Listenabsatz"/>
        <w:numPr>
          <w:ilvl w:val="1"/>
          <w:numId w:val="44"/>
        </w:numPr>
      </w:pPr>
      <w:r>
        <w:t xml:space="preserve">Show </w:t>
      </w:r>
      <w:proofErr w:type="spellStart"/>
      <w:r>
        <w:t>Current</w:t>
      </w:r>
      <w:proofErr w:type="spellEnd"/>
      <w:r>
        <w:t xml:space="preserve"> Location: wählen, ob der Teilnehmer immer, nur bei Drücken der Taste oder nie den Standort sehen darf.</w:t>
      </w:r>
    </w:p>
    <w:p w14:paraId="2115E4B1" w14:textId="396969E6" w:rsidR="00135570" w:rsidRDefault="00135570" w:rsidP="00135570">
      <w:pPr>
        <w:pStyle w:val="Listenabsatz"/>
        <w:numPr>
          <w:ilvl w:val="1"/>
          <w:numId w:val="44"/>
        </w:numPr>
      </w:pPr>
      <w:proofErr w:type="spellStart"/>
      <w:r w:rsidRPr="00477537">
        <w:rPr>
          <w:i/>
        </w:rPr>
        <w:t>AutoPunch</w:t>
      </w:r>
      <w:proofErr w:type="spellEnd"/>
      <w:r w:rsidRPr="00135570">
        <w:t xml:space="preserve"> </w:t>
      </w:r>
      <w:r w:rsidR="00F63804">
        <w:t xml:space="preserve">(Handy bimmelt automatisch, wenn man beim Posten ist) </w:t>
      </w:r>
      <w:r w:rsidRPr="00135570">
        <w:t xml:space="preserve">oder </w:t>
      </w:r>
      <w:r w:rsidRPr="00477537">
        <w:rPr>
          <w:i/>
        </w:rPr>
        <w:t>Manual Punch</w:t>
      </w:r>
      <w:r w:rsidRPr="00135570">
        <w:t xml:space="preserve"> </w:t>
      </w:r>
      <w:r w:rsidR="00F63804">
        <w:t xml:space="preserve">(Wenn man beim Posten ist, muss man im App auf </w:t>
      </w:r>
      <w:r w:rsidR="00F63804" w:rsidRPr="00F63804">
        <w:rPr>
          <w:i/>
        </w:rPr>
        <w:t>Punch</w:t>
      </w:r>
      <w:r w:rsidR="00F63804">
        <w:t xml:space="preserve"> drücken) </w:t>
      </w:r>
      <w:r w:rsidRPr="00135570">
        <w:t>aus</w:t>
      </w:r>
      <w:r>
        <w:t>wählen</w:t>
      </w:r>
      <w:r w:rsidR="00F11C1E">
        <w:br/>
        <w:t>Es gibt noch eine Variante, wo der Teilnehmer</w:t>
      </w:r>
      <w:r w:rsidR="00F63804">
        <w:t xml:space="preserve"> ein Foto vom Postenstandort machen muss.</w:t>
      </w:r>
    </w:p>
    <w:p w14:paraId="48E8023A" w14:textId="057F5C28" w:rsidR="00135570" w:rsidRDefault="00135570" w:rsidP="00135570">
      <w:pPr>
        <w:pStyle w:val="Listenabsatz"/>
        <w:numPr>
          <w:ilvl w:val="1"/>
          <w:numId w:val="44"/>
        </w:numPr>
      </w:pPr>
      <w:r>
        <w:t>Bei Score-OL Dauer und Strafpunkte eingeben</w:t>
      </w:r>
    </w:p>
    <w:p w14:paraId="3371216D" w14:textId="2E0DBFC8" w:rsidR="00135570" w:rsidRDefault="00135570" w:rsidP="00135570">
      <w:pPr>
        <w:pStyle w:val="Listenabsatz"/>
        <w:numPr>
          <w:ilvl w:val="1"/>
          <w:numId w:val="44"/>
        </w:numPr>
        <w:rPr>
          <w:lang w:val="en-US"/>
        </w:rPr>
      </w:pPr>
      <w:r w:rsidRPr="00477537">
        <w:rPr>
          <w:i/>
          <w:lang w:val="en-US"/>
        </w:rPr>
        <w:t>Create New Course</w:t>
      </w:r>
      <w:r w:rsidRPr="00135570">
        <w:rPr>
          <w:lang w:val="en-US"/>
        </w:rPr>
        <w:t xml:space="preserve"> – </w:t>
      </w:r>
      <w:proofErr w:type="spellStart"/>
      <w:r w:rsidRPr="00135570">
        <w:rPr>
          <w:lang w:val="en-US"/>
        </w:rPr>
        <w:t>Namen</w:t>
      </w:r>
      <w:proofErr w:type="spellEnd"/>
      <w:r w:rsidRPr="00135570">
        <w:rPr>
          <w:lang w:val="en-US"/>
        </w:rPr>
        <w:t xml:space="preserve"> </w:t>
      </w:r>
      <w:proofErr w:type="spellStart"/>
      <w:r w:rsidRPr="00135570">
        <w:rPr>
          <w:lang w:val="en-US"/>
        </w:rPr>
        <w:t>ei</w:t>
      </w:r>
      <w:r>
        <w:rPr>
          <w:lang w:val="en-US"/>
        </w:rPr>
        <w:t>ngeben</w:t>
      </w:r>
      <w:proofErr w:type="spellEnd"/>
    </w:p>
    <w:p w14:paraId="216C400E" w14:textId="128FDD4B" w:rsidR="00135570" w:rsidRDefault="00135570" w:rsidP="00135570">
      <w:pPr>
        <w:pStyle w:val="Listenabsatz"/>
        <w:numPr>
          <w:ilvl w:val="1"/>
          <w:numId w:val="44"/>
        </w:numPr>
      </w:pPr>
      <w:r w:rsidRPr="00477537">
        <w:rPr>
          <w:i/>
        </w:rPr>
        <w:t>Edit Course</w:t>
      </w:r>
      <w:r w:rsidR="00334E05" w:rsidRPr="00334E05">
        <w:br/>
        <w:t xml:space="preserve">Mit </w:t>
      </w:r>
      <w:r w:rsidR="00334E05" w:rsidRPr="00334E05">
        <w:rPr>
          <w:i/>
        </w:rPr>
        <w:t>+</w:t>
      </w:r>
      <w:r w:rsidR="00334E05" w:rsidRPr="00334E05">
        <w:t xml:space="preserve"> </w:t>
      </w:r>
      <w:r w:rsidR="00334E05">
        <w:t>neuen Punkt</w:t>
      </w:r>
      <w:r w:rsidR="00334E05" w:rsidRPr="00334E05">
        <w:t xml:space="preserve"> </w:t>
      </w:r>
      <w:r w:rsidR="00334E05">
        <w:t xml:space="preserve">im Zentrum der Karte </w:t>
      </w:r>
      <w:r w:rsidR="00334E05" w:rsidRPr="00334E05">
        <w:t>hin</w:t>
      </w:r>
      <w:r w:rsidR="00334E05">
        <w:t xml:space="preserve">zufügen und dann im Menü </w:t>
      </w:r>
      <w:r w:rsidR="00334E05" w:rsidRPr="00334E05">
        <w:rPr>
          <w:i/>
        </w:rPr>
        <w:t>Spot</w:t>
      </w:r>
      <w:r w:rsidR="00334E05">
        <w:t xml:space="preserve"> auswählen, ob es Start / Posten / Ziel sein soll.</w:t>
      </w:r>
      <w:r w:rsidR="00477537">
        <w:t xml:space="preserve"> </w:t>
      </w:r>
      <w:r w:rsidR="00477537">
        <w:br/>
        <w:t xml:space="preserve">Falls schon Posten im </w:t>
      </w:r>
      <w:r w:rsidR="00902B69">
        <w:t xml:space="preserve">Wettkampf sind, können auch vorhandene Posten durch Anklicken – erscheinende Zahl anklicken – </w:t>
      </w:r>
      <w:r w:rsidR="00902B69" w:rsidRPr="00902B69">
        <w:rPr>
          <w:i/>
        </w:rPr>
        <w:t xml:space="preserve">Add </w:t>
      </w:r>
      <w:proofErr w:type="spellStart"/>
      <w:r w:rsidR="00902B69" w:rsidRPr="00902B69">
        <w:rPr>
          <w:i/>
        </w:rPr>
        <w:t>to</w:t>
      </w:r>
      <w:proofErr w:type="spellEnd"/>
      <w:r w:rsidR="00902B69" w:rsidRPr="00902B69">
        <w:rPr>
          <w:i/>
        </w:rPr>
        <w:t xml:space="preserve"> end </w:t>
      </w:r>
      <w:proofErr w:type="spellStart"/>
      <w:r w:rsidR="00902B69" w:rsidRPr="00902B69">
        <w:rPr>
          <w:i/>
        </w:rPr>
        <w:t>of</w:t>
      </w:r>
      <w:proofErr w:type="spellEnd"/>
      <w:r w:rsidR="00902B69" w:rsidRPr="00902B69">
        <w:rPr>
          <w:i/>
        </w:rPr>
        <w:t xml:space="preserve"> </w:t>
      </w:r>
      <w:proofErr w:type="spellStart"/>
      <w:r w:rsidR="00902B69" w:rsidRPr="00902B69">
        <w:rPr>
          <w:i/>
        </w:rPr>
        <w:t>control</w:t>
      </w:r>
      <w:proofErr w:type="spellEnd"/>
      <w:r w:rsidR="00902B69" w:rsidRPr="00902B69">
        <w:rPr>
          <w:i/>
        </w:rPr>
        <w:t xml:space="preserve"> </w:t>
      </w:r>
      <w:proofErr w:type="spellStart"/>
      <w:r w:rsidR="00902B69" w:rsidRPr="00902B69">
        <w:rPr>
          <w:i/>
        </w:rPr>
        <w:t>list</w:t>
      </w:r>
      <w:proofErr w:type="spellEnd"/>
      <w:r w:rsidR="00902B69">
        <w:t xml:space="preserve"> bzw. im Score </w:t>
      </w:r>
      <w:r w:rsidR="00902B69" w:rsidRPr="00902B69">
        <w:rPr>
          <w:i/>
        </w:rPr>
        <w:t>Edit</w:t>
      </w:r>
      <w:r w:rsidR="00902B69">
        <w:t xml:space="preserve"> (und dann von </w:t>
      </w:r>
      <w:proofErr w:type="spellStart"/>
      <w:r w:rsidR="00902B69">
        <w:t>Unused</w:t>
      </w:r>
      <w:proofErr w:type="spellEnd"/>
      <w:r w:rsidR="00902B69">
        <w:t xml:space="preserve"> auf Control setzen) hinzugefügt werden.</w:t>
      </w:r>
    </w:p>
    <w:p w14:paraId="4997826B" w14:textId="20E1FA4A" w:rsidR="004468BB" w:rsidRPr="00F11C1E" w:rsidRDefault="004468BB" w:rsidP="009B5998">
      <w:pPr>
        <w:ind w:firstLine="360"/>
        <w:rPr>
          <w:b/>
        </w:rPr>
      </w:pPr>
      <w:r w:rsidRPr="00F11C1E">
        <w:rPr>
          <w:b/>
        </w:rPr>
        <w:t>OL Laufen</w:t>
      </w:r>
    </w:p>
    <w:p w14:paraId="299491C2" w14:textId="4C049217" w:rsidR="004468BB" w:rsidRDefault="004468BB" w:rsidP="00F11C1E">
      <w:pPr>
        <w:pStyle w:val="Listenabsatz"/>
        <w:numPr>
          <w:ilvl w:val="0"/>
          <w:numId w:val="45"/>
        </w:numPr>
      </w:pPr>
      <w:bookmarkStart w:id="0" w:name="_GoBack"/>
      <w:bookmarkEnd w:id="0"/>
      <w:r>
        <w:t xml:space="preserve">QR-Code anklicken oder Wettkampf in </w:t>
      </w:r>
      <w:proofErr w:type="spellStart"/>
      <w:r>
        <w:t>Navitabi</w:t>
      </w:r>
      <w:proofErr w:type="spellEnd"/>
      <w:r>
        <w:t xml:space="preserve"> suchen</w:t>
      </w:r>
    </w:p>
    <w:p w14:paraId="2E86FA95" w14:textId="7A2B9D3B" w:rsidR="004468BB" w:rsidRDefault="004468BB" w:rsidP="00F11C1E">
      <w:pPr>
        <w:pStyle w:val="Listenabsatz"/>
        <w:numPr>
          <w:ilvl w:val="0"/>
          <w:numId w:val="45"/>
        </w:numPr>
      </w:pPr>
      <w:r>
        <w:t>Bahn auswählen – Play – Start anklicken</w:t>
      </w:r>
    </w:p>
    <w:p w14:paraId="6FD5799A" w14:textId="7E22E887" w:rsidR="004468BB" w:rsidRPr="00334E05" w:rsidRDefault="004468BB" w:rsidP="00F11C1E">
      <w:pPr>
        <w:pStyle w:val="Listenabsatz"/>
        <w:numPr>
          <w:ilvl w:val="0"/>
          <w:numId w:val="45"/>
        </w:numPr>
      </w:pPr>
      <w:r>
        <w:t>Man kann nur starten, wenn man sich am Startpunkt befindet!</w:t>
      </w:r>
    </w:p>
    <w:p w14:paraId="1B33E615" w14:textId="74726D35" w:rsidR="004C107E" w:rsidRDefault="00A01219" w:rsidP="00A01219">
      <w:pPr>
        <w:pStyle w:val="berschrift2"/>
      </w:pPr>
      <w:r>
        <w:t>Mehr Orientierungslauf</w:t>
      </w:r>
    </w:p>
    <w:p w14:paraId="64D48A9B" w14:textId="497EEAF0" w:rsidR="0037511C" w:rsidRDefault="0037511C" w:rsidP="0037511C">
      <w:r>
        <w:t xml:space="preserve">Österreichischer Fachverband für Orientierungslauf: </w:t>
      </w:r>
      <w:hyperlink r:id="rId10" w:history="1">
        <w:r w:rsidRPr="005927BA">
          <w:rPr>
            <w:rStyle w:val="Hyperlink"/>
          </w:rPr>
          <w:t>www.oefol.at</w:t>
        </w:r>
      </w:hyperlink>
    </w:p>
    <w:p w14:paraId="2507E1A4" w14:textId="1925ED35" w:rsidR="0037511C" w:rsidRDefault="0037511C" w:rsidP="0037511C">
      <w:r>
        <w:t xml:space="preserve">Wettkampfe unter: </w:t>
      </w:r>
      <w:r w:rsidRPr="0037511C">
        <w:rPr>
          <w:i/>
        </w:rPr>
        <w:t>Wettkämpfe – künftige Termine</w:t>
      </w:r>
    </w:p>
    <w:p w14:paraId="597E10E0" w14:textId="6CCEAC47" w:rsidR="0037511C" w:rsidRDefault="0037511C" w:rsidP="0037511C">
      <w:r>
        <w:t>Bei praktisch jedem OL gibt es eine Anfängerkategorie, wo jeder starten kann, ohne vorher je OL gelaufen zu sein.</w:t>
      </w:r>
    </w:p>
    <w:p w14:paraId="4FB40DB6" w14:textId="77777777" w:rsidR="0037511C" w:rsidRPr="0037511C" w:rsidRDefault="0037511C" w:rsidP="0037511C"/>
    <w:sectPr w:rsidR="0037511C" w:rsidRPr="0037511C" w:rsidSect="003E0C0B">
      <w:footerReference w:type="default" r:id="rId11"/>
      <w:pgSz w:w="11907" w:h="16840" w:code="9"/>
      <w:pgMar w:top="1135" w:right="850" w:bottom="993" w:left="1134" w:header="709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12B800" w14:textId="77777777" w:rsidR="00675BFF" w:rsidRDefault="00675BFF" w:rsidP="00BD4326">
      <w:r>
        <w:separator/>
      </w:r>
    </w:p>
  </w:endnote>
  <w:endnote w:type="continuationSeparator" w:id="0">
    <w:p w14:paraId="75E0EF38" w14:textId="77777777" w:rsidR="00675BFF" w:rsidRDefault="00675BFF" w:rsidP="00BD4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FAE46" w14:textId="1742F99E" w:rsidR="00B83AF6" w:rsidRPr="00893A1C" w:rsidRDefault="00893A1C" w:rsidP="00BD4326">
    <w:pPr>
      <w:pStyle w:val="Fuzeile"/>
      <w:rPr>
        <w:i/>
        <w:szCs w:val="18"/>
        <w:lang w:val="de-DE"/>
      </w:rPr>
    </w:pPr>
    <w:r w:rsidRPr="00893A1C">
      <w:rPr>
        <w:i/>
        <w:szCs w:val="18"/>
        <w:lang w:val="de-DE"/>
      </w:rPr>
      <w:t>OL Geometrietagung Strobl, 8.11.24</w:t>
    </w:r>
    <w:r w:rsidRPr="00893A1C">
      <w:rPr>
        <w:i/>
        <w:szCs w:val="18"/>
        <w:lang w:val="de-DE"/>
      </w:rPr>
      <w:ptab w:relativeTo="margin" w:alignment="center" w:leader="none"/>
    </w:r>
    <w:r w:rsidRPr="00893A1C">
      <w:rPr>
        <w:i/>
        <w:szCs w:val="18"/>
        <w:lang w:val="de-DE"/>
      </w:rPr>
      <w:t xml:space="preserve">Seite </w:t>
    </w:r>
    <w:r w:rsidRPr="00893A1C">
      <w:rPr>
        <w:i/>
        <w:szCs w:val="18"/>
        <w:lang w:val="de-DE"/>
      </w:rPr>
      <w:fldChar w:fldCharType="begin"/>
    </w:r>
    <w:r w:rsidRPr="00893A1C">
      <w:rPr>
        <w:i/>
        <w:szCs w:val="18"/>
        <w:lang w:val="de-DE"/>
      </w:rPr>
      <w:instrText xml:space="preserve"> PAGE   \* MERGEFORMAT </w:instrText>
    </w:r>
    <w:r w:rsidRPr="00893A1C">
      <w:rPr>
        <w:i/>
        <w:szCs w:val="18"/>
        <w:lang w:val="de-DE"/>
      </w:rPr>
      <w:fldChar w:fldCharType="separate"/>
    </w:r>
    <w:r w:rsidR="009B5998">
      <w:rPr>
        <w:i/>
        <w:noProof/>
        <w:szCs w:val="18"/>
        <w:lang w:val="de-DE"/>
      </w:rPr>
      <w:t>2</w:t>
    </w:r>
    <w:r w:rsidRPr="00893A1C">
      <w:rPr>
        <w:i/>
        <w:szCs w:val="18"/>
        <w:lang w:val="de-DE"/>
      </w:rPr>
      <w:fldChar w:fldCharType="end"/>
    </w:r>
    <w:r w:rsidRPr="00893A1C">
      <w:rPr>
        <w:i/>
        <w:szCs w:val="18"/>
        <w:lang w:val="de-DE"/>
      </w:rPr>
      <w:ptab w:relativeTo="margin" w:alignment="right" w:leader="none"/>
    </w:r>
    <w:r w:rsidRPr="00893A1C">
      <w:rPr>
        <w:i/>
        <w:szCs w:val="18"/>
        <w:lang w:val="de-DE"/>
      </w:rPr>
      <w:t>Michaela Gigon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CB0B7" w14:textId="77777777" w:rsidR="00675BFF" w:rsidRDefault="00675BFF" w:rsidP="00BD4326">
      <w:r>
        <w:separator/>
      </w:r>
    </w:p>
  </w:footnote>
  <w:footnote w:type="continuationSeparator" w:id="0">
    <w:p w14:paraId="1DF2A0D7" w14:textId="77777777" w:rsidR="00675BFF" w:rsidRDefault="00675BFF" w:rsidP="00BD4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68E1"/>
    <w:multiLevelType w:val="multilevel"/>
    <w:tmpl w:val="BD4A5C9A"/>
    <w:lvl w:ilvl="0">
      <w:start w:val="1"/>
      <w:numFmt w:val="lowerLetter"/>
      <w:lvlText w:val="%1)"/>
      <w:lvlJc w:val="left"/>
      <w:pPr>
        <w:tabs>
          <w:tab w:val="num" w:pos="493"/>
        </w:tabs>
        <w:ind w:left="709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E45508"/>
    <w:multiLevelType w:val="multilevel"/>
    <w:tmpl w:val="B3B6CD7E"/>
    <w:lvl w:ilvl="0">
      <w:start w:val="1"/>
      <w:numFmt w:val="decimal"/>
      <w:lvlText w:val="%1)"/>
      <w:lvlJc w:val="left"/>
      <w:pPr>
        <w:tabs>
          <w:tab w:val="num" w:pos="9923"/>
        </w:tabs>
        <w:ind w:left="425" w:hanging="425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09" w:hanging="284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992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6034D21"/>
    <w:multiLevelType w:val="hybridMultilevel"/>
    <w:tmpl w:val="49C4430A"/>
    <w:lvl w:ilvl="0" w:tplc="DFC08DDC">
      <w:start w:val="1"/>
      <w:numFmt w:val="decimal"/>
      <w:lvlText w:val="%1)"/>
      <w:lvlJc w:val="left"/>
      <w:pPr>
        <w:ind w:left="1146" w:hanging="360"/>
      </w:pPr>
      <w:rPr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63669D8"/>
    <w:multiLevelType w:val="hybridMultilevel"/>
    <w:tmpl w:val="B888D7C2"/>
    <w:lvl w:ilvl="0" w:tplc="D728B5B6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6DC166C">
      <w:start w:val="1"/>
      <w:numFmt w:val="decimal"/>
      <w:lvlText w:val="%2)"/>
      <w:lvlJc w:val="left"/>
      <w:pPr>
        <w:ind w:left="1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915013F6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149268B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E76E04C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7F20603E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A9ACC82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B92074E2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766EDB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717F2D"/>
    <w:multiLevelType w:val="multilevel"/>
    <w:tmpl w:val="D6C016EA"/>
    <w:numStyleLink w:val="ListeMichi"/>
  </w:abstractNum>
  <w:abstractNum w:abstractNumId="5" w15:restartNumberingAfterBreak="0">
    <w:nsid w:val="08C93CC1"/>
    <w:multiLevelType w:val="multilevel"/>
    <w:tmpl w:val="EBFCBB82"/>
    <w:numStyleLink w:val="UnterpunktTyp2neu"/>
  </w:abstractNum>
  <w:abstractNum w:abstractNumId="6" w15:restartNumberingAfterBreak="0">
    <w:nsid w:val="0A6D298C"/>
    <w:multiLevelType w:val="multilevel"/>
    <w:tmpl w:val="D6C016EA"/>
    <w:styleLink w:val="ListeMichi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bullet"/>
      <w:lvlText w:val="o"/>
      <w:lvlJc w:val="left"/>
      <w:pPr>
        <w:ind w:left="1276" w:hanging="425"/>
      </w:pPr>
      <w:rPr>
        <w:rFonts w:ascii="Courier New" w:hAnsi="Courier New" w:hint="default"/>
      </w:rPr>
    </w:lvl>
    <w:lvl w:ilvl="3">
      <w:start w:val="1"/>
      <w:numFmt w:val="bullet"/>
      <w:lvlText w:val="-"/>
      <w:lvlJc w:val="left"/>
      <w:pPr>
        <w:ind w:left="1701" w:hanging="425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0CA07B83"/>
    <w:multiLevelType w:val="multilevel"/>
    <w:tmpl w:val="3F4CC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0CCF2184"/>
    <w:multiLevelType w:val="multilevel"/>
    <w:tmpl w:val="B3B6CD7E"/>
    <w:lvl w:ilvl="0">
      <w:start w:val="1"/>
      <w:numFmt w:val="decimal"/>
      <w:lvlText w:val="%1)"/>
      <w:lvlJc w:val="left"/>
      <w:pPr>
        <w:tabs>
          <w:tab w:val="num" w:pos="9923"/>
        </w:tabs>
        <w:ind w:left="425" w:hanging="425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09" w:hanging="284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992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41E06E5"/>
    <w:multiLevelType w:val="multilevel"/>
    <w:tmpl w:val="EBFCBB82"/>
    <w:styleLink w:val="UnterpunktTyp2neu"/>
    <w:lvl w:ilvl="0">
      <w:start w:val="1"/>
      <w:numFmt w:val="lowerLetter"/>
      <w:lvlText w:val="%1)"/>
      <w:lvlJc w:val="left"/>
      <w:pPr>
        <w:ind w:left="709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5D36914"/>
    <w:multiLevelType w:val="hybridMultilevel"/>
    <w:tmpl w:val="F10C0C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D37AC3"/>
    <w:multiLevelType w:val="multilevel"/>
    <w:tmpl w:val="11E6EC82"/>
    <w:lvl w:ilvl="0">
      <w:start w:val="1"/>
      <w:numFmt w:val="decimal"/>
      <w:lvlText w:val="%1)"/>
      <w:lvlJc w:val="left"/>
      <w:pPr>
        <w:tabs>
          <w:tab w:val="num" w:pos="9923"/>
        </w:tabs>
        <w:ind w:left="425" w:hanging="425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09" w:hanging="284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992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5E23BB3"/>
    <w:multiLevelType w:val="hybridMultilevel"/>
    <w:tmpl w:val="2F6CA7C6"/>
    <w:lvl w:ilvl="0" w:tplc="CEB8E3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6E7C3A"/>
    <w:multiLevelType w:val="multilevel"/>
    <w:tmpl w:val="59CC71D2"/>
    <w:lvl w:ilvl="0">
      <w:start w:val="1"/>
      <w:numFmt w:val="decimal"/>
      <w:pStyle w:val="Beispielberschrift"/>
      <w:lvlText w:val="%1)"/>
      <w:lvlJc w:val="left"/>
      <w:pPr>
        <w:tabs>
          <w:tab w:val="num" w:pos="9923"/>
        </w:tabs>
        <w:ind w:left="425" w:hanging="425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09" w:hanging="284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992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D9A5B8D"/>
    <w:multiLevelType w:val="multilevel"/>
    <w:tmpl w:val="0C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1480357"/>
    <w:multiLevelType w:val="multilevel"/>
    <w:tmpl w:val="0AA25C8A"/>
    <w:styleLink w:val="PunkterlMichi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Calibri" w:hAnsi="Calibri" w:hint="default"/>
      </w:rPr>
    </w:lvl>
    <w:lvl w:ilvl="2">
      <w:start w:val="1"/>
      <w:numFmt w:val="bullet"/>
      <w:lvlText w:val="-"/>
      <w:lvlJc w:val="left"/>
      <w:pPr>
        <w:ind w:left="851" w:hanging="284"/>
      </w:pPr>
      <w:rPr>
        <w:rFonts w:ascii="Courier New" w:hAnsi="Courier New" w:hint="default"/>
      </w:rPr>
    </w:lvl>
    <w:lvl w:ilvl="3">
      <w:start w:val="1"/>
      <w:numFmt w:val="bullet"/>
      <w:lvlText w:val="-"/>
      <w:lvlJc w:val="left"/>
      <w:pPr>
        <w:ind w:left="1701" w:hanging="425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9945C69"/>
    <w:multiLevelType w:val="multilevel"/>
    <w:tmpl w:val="B3B6CD7E"/>
    <w:lvl w:ilvl="0">
      <w:start w:val="1"/>
      <w:numFmt w:val="decimal"/>
      <w:lvlText w:val="%1)"/>
      <w:lvlJc w:val="left"/>
      <w:pPr>
        <w:tabs>
          <w:tab w:val="num" w:pos="9923"/>
        </w:tabs>
        <w:ind w:left="425" w:hanging="425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09" w:hanging="284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992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C200B66"/>
    <w:multiLevelType w:val="multilevel"/>
    <w:tmpl w:val="AA32DEE2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09" w:hanging="284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992" w:hanging="283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E221C63"/>
    <w:multiLevelType w:val="hybridMultilevel"/>
    <w:tmpl w:val="EBAA6420"/>
    <w:lvl w:ilvl="0" w:tplc="9D64B28A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88091F"/>
    <w:multiLevelType w:val="multilevel"/>
    <w:tmpl w:val="0C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3186B5F"/>
    <w:multiLevelType w:val="hybridMultilevel"/>
    <w:tmpl w:val="CA500CAC"/>
    <w:lvl w:ilvl="0" w:tplc="0C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AF62EEE"/>
    <w:multiLevelType w:val="hybridMultilevel"/>
    <w:tmpl w:val="507E55AC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F0374"/>
    <w:multiLevelType w:val="multilevel"/>
    <w:tmpl w:val="B3B6CD7E"/>
    <w:lvl w:ilvl="0">
      <w:start w:val="1"/>
      <w:numFmt w:val="decimal"/>
      <w:lvlText w:val="%1)"/>
      <w:lvlJc w:val="left"/>
      <w:pPr>
        <w:tabs>
          <w:tab w:val="num" w:pos="9923"/>
        </w:tabs>
        <w:ind w:left="425" w:hanging="425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09" w:hanging="284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992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35E2DFA"/>
    <w:multiLevelType w:val="multilevel"/>
    <w:tmpl w:val="AA32DEE2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09" w:hanging="284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992" w:hanging="283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37043AF"/>
    <w:multiLevelType w:val="multilevel"/>
    <w:tmpl w:val="AE1034D6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09" w:hanging="284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992" w:hanging="283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664155B"/>
    <w:multiLevelType w:val="multilevel"/>
    <w:tmpl w:val="D6C016EA"/>
    <w:numStyleLink w:val="ListeMichi"/>
  </w:abstractNum>
  <w:abstractNum w:abstractNumId="26" w15:restartNumberingAfterBreak="0">
    <w:nsid w:val="59EC6BB4"/>
    <w:multiLevelType w:val="multilevel"/>
    <w:tmpl w:val="719E358C"/>
    <w:lvl w:ilvl="0">
      <w:start w:val="1"/>
      <w:numFmt w:val="lowerLetter"/>
      <w:pStyle w:val="UnterpunktTyp2"/>
      <w:lvlText w:val="%1)"/>
      <w:lvlJc w:val="left"/>
      <w:pPr>
        <w:ind w:left="785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A19467B"/>
    <w:multiLevelType w:val="multilevel"/>
    <w:tmpl w:val="5358C4C2"/>
    <w:lvl w:ilvl="0">
      <w:start w:val="1"/>
      <w:numFmt w:val="decimal"/>
      <w:pStyle w:val="UnterunterpunktTyp2"/>
      <w:lvlText w:val="%1)"/>
      <w:lvlJc w:val="left"/>
      <w:pPr>
        <w:tabs>
          <w:tab w:val="num" w:pos="9923"/>
        </w:tabs>
        <w:ind w:left="425" w:hanging="425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09" w:hanging="284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992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C4101AE"/>
    <w:multiLevelType w:val="multilevel"/>
    <w:tmpl w:val="4C40CCE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09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992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CB14D17"/>
    <w:multiLevelType w:val="multilevel"/>
    <w:tmpl w:val="B3B6CD7E"/>
    <w:lvl w:ilvl="0">
      <w:start w:val="1"/>
      <w:numFmt w:val="decimal"/>
      <w:lvlText w:val="%1)"/>
      <w:lvlJc w:val="left"/>
      <w:pPr>
        <w:tabs>
          <w:tab w:val="num" w:pos="9923"/>
        </w:tabs>
        <w:ind w:left="425" w:hanging="425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09" w:hanging="284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992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E801E43"/>
    <w:multiLevelType w:val="multilevel"/>
    <w:tmpl w:val="CD32962E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09" w:hanging="284"/>
      </w:pPr>
      <w:rPr>
        <w:rFonts w:hint="default"/>
        <w:b/>
        <w:i w:val="0"/>
      </w:rPr>
    </w:lvl>
    <w:lvl w:ilvl="2">
      <w:start w:val="1"/>
      <w:numFmt w:val="decimal"/>
      <w:lvlText w:val="%3)"/>
      <w:lvlJc w:val="left"/>
      <w:pPr>
        <w:ind w:left="992" w:hanging="283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FF04762"/>
    <w:multiLevelType w:val="hybridMultilevel"/>
    <w:tmpl w:val="D7CEA1BA"/>
    <w:lvl w:ilvl="0" w:tplc="5094B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DD4A87"/>
    <w:multiLevelType w:val="multilevel"/>
    <w:tmpl w:val="0C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9C170E2"/>
    <w:multiLevelType w:val="hybridMultilevel"/>
    <w:tmpl w:val="BA24AF0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996BE5"/>
    <w:multiLevelType w:val="multilevel"/>
    <w:tmpl w:val="0C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DF4066D"/>
    <w:multiLevelType w:val="multilevel"/>
    <w:tmpl w:val="EBFCBB82"/>
    <w:numStyleLink w:val="UnterpunktTyp2neu"/>
  </w:abstractNum>
  <w:abstractNum w:abstractNumId="36" w15:restartNumberingAfterBreak="0">
    <w:nsid w:val="74913FB9"/>
    <w:multiLevelType w:val="multilevel"/>
    <w:tmpl w:val="0AA25C8A"/>
    <w:numStyleLink w:val="PunkterlMichi"/>
  </w:abstractNum>
  <w:abstractNum w:abstractNumId="37" w15:restartNumberingAfterBreak="0">
    <w:nsid w:val="779B3E30"/>
    <w:multiLevelType w:val="multilevel"/>
    <w:tmpl w:val="BD4A5C9A"/>
    <w:lvl w:ilvl="0">
      <w:start w:val="1"/>
      <w:numFmt w:val="lowerLetter"/>
      <w:lvlText w:val="%1)"/>
      <w:lvlJc w:val="left"/>
      <w:pPr>
        <w:tabs>
          <w:tab w:val="num" w:pos="493"/>
        </w:tabs>
        <w:ind w:left="709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8D90221"/>
    <w:multiLevelType w:val="multilevel"/>
    <w:tmpl w:val="3B9E8442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09" w:hanging="284"/>
      </w:pPr>
      <w:rPr>
        <w:rFonts w:hint="default"/>
        <w:b/>
        <w:i w:val="0"/>
      </w:rPr>
    </w:lvl>
    <w:lvl w:ilvl="2">
      <w:start w:val="1"/>
      <w:numFmt w:val="decimal"/>
      <w:lvlText w:val="%3)"/>
      <w:lvlJc w:val="left"/>
      <w:pPr>
        <w:ind w:left="992" w:hanging="283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BC872B5"/>
    <w:multiLevelType w:val="multilevel"/>
    <w:tmpl w:val="AA32DEE2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09" w:hanging="284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992" w:hanging="283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C2D1FA2"/>
    <w:multiLevelType w:val="hybridMultilevel"/>
    <w:tmpl w:val="89CE2EAC"/>
    <w:lvl w:ilvl="0" w:tplc="F73C48E8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E7A99"/>
    <w:multiLevelType w:val="multilevel"/>
    <w:tmpl w:val="11E6EC82"/>
    <w:lvl w:ilvl="0">
      <w:start w:val="1"/>
      <w:numFmt w:val="decimal"/>
      <w:lvlText w:val="%1)"/>
      <w:lvlJc w:val="left"/>
      <w:pPr>
        <w:tabs>
          <w:tab w:val="num" w:pos="9923"/>
        </w:tabs>
        <w:ind w:left="425" w:hanging="425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09" w:hanging="284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992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8"/>
  </w:num>
  <w:num w:numId="3">
    <w:abstractNumId w:val="7"/>
  </w:num>
  <w:num w:numId="4">
    <w:abstractNumId w:val="3"/>
  </w:num>
  <w:num w:numId="5">
    <w:abstractNumId w:val="26"/>
  </w:num>
  <w:num w:numId="6">
    <w:abstractNumId w:val="25"/>
  </w:num>
  <w:num w:numId="7">
    <w:abstractNumId w:val="6"/>
  </w:num>
  <w:num w:numId="8">
    <w:abstractNumId w:val="30"/>
  </w:num>
  <w:num w:numId="9">
    <w:abstractNumId w:val="34"/>
  </w:num>
  <w:num w:numId="10">
    <w:abstractNumId w:val="19"/>
  </w:num>
  <w:num w:numId="11">
    <w:abstractNumId w:val="12"/>
  </w:num>
  <w:num w:numId="12">
    <w:abstractNumId w:val="31"/>
  </w:num>
  <w:num w:numId="13">
    <w:abstractNumId w:val="40"/>
  </w:num>
  <w:num w:numId="14">
    <w:abstractNumId w:val="36"/>
  </w:num>
  <w:num w:numId="15">
    <w:abstractNumId w:val="15"/>
  </w:num>
  <w:num w:numId="16">
    <w:abstractNumId w:val="30"/>
  </w:num>
  <w:num w:numId="17">
    <w:abstractNumId w:val="32"/>
  </w:num>
  <w:num w:numId="18">
    <w:abstractNumId w:val="14"/>
  </w:num>
  <w:num w:numId="19">
    <w:abstractNumId w:val="38"/>
  </w:num>
  <w:num w:numId="20">
    <w:abstractNumId w:val="23"/>
    <w:lvlOverride w:ilvl="0">
      <w:lvl w:ilvl="0">
        <w:start w:val="1"/>
        <w:numFmt w:val="decimal"/>
        <w:lvlText w:val="%1)"/>
        <w:lvlJc w:val="left"/>
        <w:pPr>
          <w:ind w:left="425" w:hanging="425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09" w:hanging="284"/>
        </w:pPr>
        <w:rPr>
          <w:rFonts w:hint="default"/>
          <w:b w:val="0"/>
          <w:i w:val="0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992" w:hanging="283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1">
    <w:abstractNumId w:val="39"/>
    <w:lvlOverride w:ilvl="0">
      <w:lvl w:ilvl="0">
        <w:start w:val="1"/>
        <w:numFmt w:val="decimal"/>
        <w:lvlText w:val="%1)"/>
        <w:lvlJc w:val="left"/>
        <w:pPr>
          <w:ind w:left="425" w:hanging="425"/>
        </w:pPr>
        <w:rPr>
          <w:rFonts w:hint="default"/>
          <w:b/>
          <w:i w:val="0"/>
        </w:rPr>
      </w:lvl>
    </w:lvlOverride>
  </w:num>
  <w:num w:numId="22">
    <w:abstractNumId w:val="17"/>
  </w:num>
  <w:num w:numId="23">
    <w:abstractNumId w:val="24"/>
  </w:num>
  <w:num w:numId="24">
    <w:abstractNumId w:val="23"/>
  </w:num>
  <w:num w:numId="25">
    <w:abstractNumId w:val="13"/>
  </w:num>
  <w:num w:numId="26">
    <w:abstractNumId w:val="22"/>
  </w:num>
  <w:num w:numId="27">
    <w:abstractNumId w:val="16"/>
  </w:num>
  <w:num w:numId="28">
    <w:abstractNumId w:val="8"/>
  </w:num>
  <w:num w:numId="29">
    <w:abstractNumId w:val="29"/>
  </w:num>
  <w:num w:numId="30">
    <w:abstractNumId w:val="21"/>
  </w:num>
  <w:num w:numId="31">
    <w:abstractNumId w:val="37"/>
  </w:num>
  <w:num w:numId="32">
    <w:abstractNumId w:val="0"/>
  </w:num>
  <w:num w:numId="33">
    <w:abstractNumId w:val="1"/>
  </w:num>
  <w:num w:numId="34">
    <w:abstractNumId w:val="27"/>
  </w:num>
  <w:num w:numId="35">
    <w:abstractNumId w:val="41"/>
  </w:num>
  <w:num w:numId="36">
    <w:abstractNumId w:val="41"/>
  </w:num>
  <w:num w:numId="37">
    <w:abstractNumId w:val="11"/>
  </w:num>
  <w:num w:numId="38">
    <w:abstractNumId w:val="28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425" w:hanging="425"/>
        </w:pPr>
        <w:rPr>
          <w:rFonts w:hint="default"/>
          <w:b/>
        </w:rPr>
      </w:lvl>
    </w:lvlOverride>
  </w:num>
  <w:num w:numId="40">
    <w:abstractNumId w:val="9"/>
  </w:num>
  <w:num w:numId="41">
    <w:abstractNumId w:val="5"/>
  </w:num>
  <w:num w:numId="42">
    <w:abstractNumId w:val="35"/>
  </w:num>
  <w:num w:numId="43">
    <w:abstractNumId w:val="33"/>
  </w:num>
  <w:num w:numId="44">
    <w:abstractNumId w:val="10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9F8"/>
    <w:rsid w:val="0000214B"/>
    <w:rsid w:val="00013F26"/>
    <w:rsid w:val="00053BD3"/>
    <w:rsid w:val="000E69FA"/>
    <w:rsid w:val="00104F31"/>
    <w:rsid w:val="00135570"/>
    <w:rsid w:val="001573BD"/>
    <w:rsid w:val="00184B88"/>
    <w:rsid w:val="0018765E"/>
    <w:rsid w:val="00187D40"/>
    <w:rsid w:val="001D2004"/>
    <w:rsid w:val="001F791A"/>
    <w:rsid w:val="002633B1"/>
    <w:rsid w:val="00275DE2"/>
    <w:rsid w:val="00286F94"/>
    <w:rsid w:val="002A290B"/>
    <w:rsid w:val="002B2C62"/>
    <w:rsid w:val="002C78A4"/>
    <w:rsid w:val="0031559D"/>
    <w:rsid w:val="0032160B"/>
    <w:rsid w:val="00334E05"/>
    <w:rsid w:val="0037511C"/>
    <w:rsid w:val="003B2AEA"/>
    <w:rsid w:val="003B7B2C"/>
    <w:rsid w:val="003E0C0B"/>
    <w:rsid w:val="003F08FE"/>
    <w:rsid w:val="00403E2F"/>
    <w:rsid w:val="004126BC"/>
    <w:rsid w:val="00413059"/>
    <w:rsid w:val="004468BB"/>
    <w:rsid w:val="00477537"/>
    <w:rsid w:val="004A55D7"/>
    <w:rsid w:val="004A7846"/>
    <w:rsid w:val="004C107E"/>
    <w:rsid w:val="005000DC"/>
    <w:rsid w:val="0053765D"/>
    <w:rsid w:val="00572ED0"/>
    <w:rsid w:val="005D3B23"/>
    <w:rsid w:val="00612CD2"/>
    <w:rsid w:val="00675BFF"/>
    <w:rsid w:val="006F7CB6"/>
    <w:rsid w:val="00722E4D"/>
    <w:rsid w:val="00774597"/>
    <w:rsid w:val="007928CF"/>
    <w:rsid w:val="007B71F1"/>
    <w:rsid w:val="008067BF"/>
    <w:rsid w:val="008317CA"/>
    <w:rsid w:val="008369BC"/>
    <w:rsid w:val="00893A1C"/>
    <w:rsid w:val="008B3A5D"/>
    <w:rsid w:val="008D338B"/>
    <w:rsid w:val="00902B69"/>
    <w:rsid w:val="00953CB0"/>
    <w:rsid w:val="00982501"/>
    <w:rsid w:val="009B5998"/>
    <w:rsid w:val="009F57B3"/>
    <w:rsid w:val="00A01219"/>
    <w:rsid w:val="00A40D81"/>
    <w:rsid w:val="00A66560"/>
    <w:rsid w:val="00B203BF"/>
    <w:rsid w:val="00B25A69"/>
    <w:rsid w:val="00B27BE8"/>
    <w:rsid w:val="00B539F8"/>
    <w:rsid w:val="00B754A5"/>
    <w:rsid w:val="00B83AF6"/>
    <w:rsid w:val="00BD4326"/>
    <w:rsid w:val="00BF50B8"/>
    <w:rsid w:val="00C16D88"/>
    <w:rsid w:val="00C607F2"/>
    <w:rsid w:val="00C70D3A"/>
    <w:rsid w:val="00CB6CC1"/>
    <w:rsid w:val="00D23FB1"/>
    <w:rsid w:val="00D331B2"/>
    <w:rsid w:val="00D446AC"/>
    <w:rsid w:val="00DB175C"/>
    <w:rsid w:val="00DF1996"/>
    <w:rsid w:val="00E06BDF"/>
    <w:rsid w:val="00E92FBB"/>
    <w:rsid w:val="00F11C1E"/>
    <w:rsid w:val="00F3157E"/>
    <w:rsid w:val="00F63804"/>
    <w:rsid w:val="00F8337C"/>
    <w:rsid w:val="00FC7ED0"/>
    <w:rsid w:val="00FD0CB1"/>
    <w:rsid w:val="00FF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A655BD"/>
  <w15:chartTrackingRefBased/>
  <w15:docId w15:val="{F58921D0-66A5-4030-A39A-458F635D5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A290B"/>
    <w:rPr>
      <w:rFonts w:ascii="Arial" w:hAnsi="Arial" w:cs="Arial"/>
      <w:lang w:val="de-AT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7928CF"/>
    <w:pPr>
      <w:outlineLvl w:val="0"/>
    </w:pPr>
    <w:rPr>
      <w:b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iPriority w:val="1"/>
    <w:qFormat/>
    <w:rsid w:val="007928CF"/>
    <w:pPr>
      <w:outlineLvl w:val="1"/>
    </w:pPr>
    <w:rPr>
      <w:sz w:val="28"/>
      <w:szCs w:val="28"/>
    </w:rPr>
  </w:style>
  <w:style w:type="paragraph" w:styleId="berschrift3">
    <w:name w:val="heading 3"/>
    <w:basedOn w:val="berschrift2"/>
    <w:next w:val="Standard"/>
    <w:link w:val="berschrift3Zchn"/>
    <w:uiPriority w:val="1"/>
    <w:qFormat/>
    <w:rsid w:val="007928CF"/>
    <w:pPr>
      <w:outlineLvl w:val="2"/>
    </w:pPr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rsid w:val="009F57B3"/>
    <w:pPr>
      <w:contextualSpacing/>
    </w:pPr>
  </w:style>
  <w:style w:type="paragraph" w:customStyle="1" w:styleId="Beispielberschrift">
    <w:name w:val="Beispielüberschrift"/>
    <w:basedOn w:val="Listenabsatz"/>
    <w:next w:val="Beispieltext"/>
    <w:link w:val="BeispielberschriftZchn"/>
    <w:uiPriority w:val="3"/>
    <w:qFormat/>
    <w:rsid w:val="00286F94"/>
    <w:pPr>
      <w:numPr>
        <w:numId w:val="25"/>
      </w:numPr>
      <w:tabs>
        <w:tab w:val="right" w:pos="9923"/>
      </w:tabs>
    </w:pPr>
    <w:rPr>
      <w:b/>
      <w:sz w:val="24"/>
      <w:lang w:val="de-DE"/>
    </w:rPr>
  </w:style>
  <w:style w:type="paragraph" w:customStyle="1" w:styleId="Typ12-berschrift">
    <w:name w:val="Typ1/2 - Überschrift"/>
    <w:basedOn w:val="Standard"/>
    <w:link w:val="Typ12-berschriftZchn"/>
    <w:uiPriority w:val="4"/>
    <w:qFormat/>
    <w:rsid w:val="002B2C62"/>
    <w:pPr>
      <w:tabs>
        <w:tab w:val="center" w:pos="5103"/>
        <w:tab w:val="right" w:pos="10206"/>
      </w:tabs>
      <w:spacing w:after="240"/>
    </w:pPr>
    <w:rPr>
      <w:b/>
      <w:sz w:val="28"/>
      <w:szCs w:val="2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F57B3"/>
    <w:rPr>
      <w:rFonts w:ascii="Arial" w:hAnsi="Arial" w:cs="Arial"/>
      <w:lang w:val="de-AT"/>
    </w:rPr>
  </w:style>
  <w:style w:type="character" w:customStyle="1" w:styleId="BeispielberschriftZchn">
    <w:name w:val="Beispielüberschrift Zchn"/>
    <w:basedOn w:val="ListenabsatzZchn"/>
    <w:link w:val="Beispielberschrift"/>
    <w:uiPriority w:val="3"/>
    <w:rsid w:val="002A290B"/>
    <w:rPr>
      <w:rFonts w:ascii="Arial" w:hAnsi="Arial" w:cs="Arial"/>
      <w:b/>
      <w:sz w:val="24"/>
      <w:lang w:val="de-DE"/>
    </w:rPr>
  </w:style>
  <w:style w:type="table" w:styleId="Tabellenraster">
    <w:name w:val="Table Grid"/>
    <w:basedOn w:val="NormaleTabelle"/>
    <w:uiPriority w:val="59"/>
    <w:rsid w:val="00B83AF6"/>
    <w:pPr>
      <w:spacing w:after="0" w:line="240" w:lineRule="auto"/>
    </w:pPr>
    <w:rPr>
      <w:rFonts w:ascii="Calibri" w:eastAsia="Calibri" w:hAnsi="Calibri" w:cs="Times New Roman"/>
      <w:lang w:val="de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p12-berschriftZchn">
    <w:name w:val="Typ1/2 - Überschrift Zchn"/>
    <w:basedOn w:val="Absatz-Standardschriftart"/>
    <w:link w:val="Typ12-berschrift"/>
    <w:uiPriority w:val="4"/>
    <w:rsid w:val="002A290B"/>
    <w:rPr>
      <w:rFonts w:ascii="Arial" w:hAnsi="Arial" w:cs="Arial"/>
      <w:b/>
      <w:sz w:val="28"/>
      <w:szCs w:val="28"/>
      <w:lang w:val="de-AT"/>
    </w:rPr>
  </w:style>
  <w:style w:type="paragraph" w:styleId="Kopfzeile">
    <w:name w:val="header"/>
    <w:basedOn w:val="Standard"/>
    <w:link w:val="KopfzeileZchn"/>
    <w:uiPriority w:val="99"/>
    <w:unhideWhenUsed/>
    <w:rsid w:val="00FF47E5"/>
    <w:pPr>
      <w:tabs>
        <w:tab w:val="center" w:pos="4703"/>
        <w:tab w:val="right" w:pos="9406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FF47E5"/>
    <w:rPr>
      <w:rFonts w:ascii="Arial" w:hAnsi="Arial" w:cs="Arial"/>
      <w:sz w:val="18"/>
      <w:lang w:val="de-AT"/>
    </w:rPr>
  </w:style>
  <w:style w:type="paragraph" w:styleId="Fuzeile">
    <w:name w:val="footer"/>
    <w:basedOn w:val="Standard"/>
    <w:link w:val="FuzeileZchn"/>
    <w:uiPriority w:val="99"/>
    <w:unhideWhenUsed/>
    <w:rsid w:val="00FF47E5"/>
    <w:pPr>
      <w:tabs>
        <w:tab w:val="center" w:pos="4703"/>
        <w:tab w:val="right" w:pos="9406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FF47E5"/>
    <w:rPr>
      <w:rFonts w:ascii="Arial" w:hAnsi="Arial" w:cs="Arial"/>
      <w:sz w:val="18"/>
      <w:lang w:val="de-AT"/>
    </w:rPr>
  </w:style>
  <w:style w:type="paragraph" w:customStyle="1" w:styleId="Beispieltext">
    <w:name w:val="Beispieltext"/>
    <w:basedOn w:val="Standard"/>
    <w:link w:val="BeispieltextZchn"/>
    <w:uiPriority w:val="4"/>
    <w:qFormat/>
    <w:rsid w:val="00BD4326"/>
    <w:pPr>
      <w:ind w:left="426"/>
    </w:pPr>
  </w:style>
  <w:style w:type="character" w:customStyle="1" w:styleId="BeispieltextZchn">
    <w:name w:val="Beispieltext Zchn"/>
    <w:basedOn w:val="Absatz-Standardschriftart"/>
    <w:link w:val="Beispieltext"/>
    <w:uiPriority w:val="4"/>
    <w:rsid w:val="002A290B"/>
    <w:rPr>
      <w:rFonts w:ascii="Arial" w:hAnsi="Arial" w:cs="Arial"/>
      <w:lang w:val="de-AT"/>
    </w:rPr>
  </w:style>
  <w:style w:type="paragraph" w:customStyle="1" w:styleId="Lsungen">
    <w:name w:val="Lösungen"/>
    <w:basedOn w:val="Beispielberschrift"/>
    <w:link w:val="LsungenZchn"/>
    <w:uiPriority w:val="4"/>
    <w:qFormat/>
    <w:rsid w:val="00B203BF"/>
    <w:pPr>
      <w:tabs>
        <w:tab w:val="clear" w:pos="9923"/>
      </w:tabs>
    </w:pPr>
    <w:rPr>
      <w:b w:val="0"/>
    </w:rPr>
  </w:style>
  <w:style w:type="character" w:customStyle="1" w:styleId="LsungenZchn">
    <w:name w:val="Lösungen Zchn"/>
    <w:basedOn w:val="BeispielberschriftZchn"/>
    <w:link w:val="Lsungen"/>
    <w:uiPriority w:val="4"/>
    <w:rsid w:val="002A290B"/>
    <w:rPr>
      <w:rFonts w:ascii="Arial" w:hAnsi="Arial" w:cs="Arial"/>
      <w:b w:val="0"/>
      <w:sz w:val="24"/>
      <w:lang w:val="de-DE"/>
    </w:rPr>
  </w:style>
  <w:style w:type="paragraph" w:customStyle="1" w:styleId="UnterpunktTyp2">
    <w:name w:val="Unterpunkt Typ2"/>
    <w:basedOn w:val="Listenabsatz"/>
    <w:uiPriority w:val="4"/>
    <w:qFormat/>
    <w:rsid w:val="00DF1996"/>
    <w:pPr>
      <w:numPr>
        <w:numId w:val="5"/>
      </w:numPr>
      <w:spacing w:after="100" w:line="252" w:lineRule="auto"/>
      <w:ind w:left="709" w:hanging="284"/>
      <w:contextualSpacing w:val="0"/>
    </w:pPr>
    <w:rPr>
      <w:rFonts w:eastAsia="Arial"/>
      <w:color w:val="000000"/>
      <w:lang w:eastAsia="de-AT"/>
    </w:rPr>
  </w:style>
  <w:style w:type="numbering" w:customStyle="1" w:styleId="ListeMichi">
    <w:name w:val="Liste Michi"/>
    <w:uiPriority w:val="99"/>
    <w:rsid w:val="007928CF"/>
    <w:pPr>
      <w:numPr>
        <w:numId w:val="7"/>
      </w:numPr>
    </w:pPr>
  </w:style>
  <w:style w:type="paragraph" w:styleId="Titel">
    <w:name w:val="Title"/>
    <w:basedOn w:val="Standard"/>
    <w:next w:val="Standard"/>
    <w:link w:val="TitelZchn"/>
    <w:uiPriority w:val="2"/>
    <w:qFormat/>
    <w:rsid w:val="007928CF"/>
    <w:pPr>
      <w:jc w:val="center"/>
    </w:pPr>
    <w:rPr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2"/>
    <w:rsid w:val="002A290B"/>
    <w:rPr>
      <w:rFonts w:ascii="Arial" w:hAnsi="Arial" w:cs="Arial"/>
      <w:b/>
      <w:sz w:val="40"/>
      <w:szCs w:val="40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7928CF"/>
    <w:rPr>
      <w:rFonts w:ascii="Arial" w:hAnsi="Arial" w:cs="Arial"/>
      <w:b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7928CF"/>
    <w:rPr>
      <w:rFonts w:ascii="Arial" w:hAnsi="Arial" w:cs="Arial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7928CF"/>
    <w:rPr>
      <w:rFonts w:ascii="Arial" w:hAnsi="Arial" w:cs="Arial"/>
      <w:b/>
      <w:sz w:val="24"/>
      <w:szCs w:val="24"/>
      <w:lang w:val="de-AT"/>
    </w:rPr>
  </w:style>
  <w:style w:type="numbering" w:customStyle="1" w:styleId="PunkterlMichi">
    <w:name w:val="Punkterl Michi"/>
    <w:uiPriority w:val="99"/>
    <w:rsid w:val="00104F31"/>
    <w:pPr>
      <w:numPr>
        <w:numId w:val="15"/>
      </w:numPr>
    </w:pPr>
  </w:style>
  <w:style w:type="paragraph" w:customStyle="1" w:styleId="UnterunterpunktTyp2">
    <w:name w:val="Unterunterpunkt Typ2"/>
    <w:basedOn w:val="Listenabsatz"/>
    <w:uiPriority w:val="4"/>
    <w:qFormat/>
    <w:rsid w:val="00184B88"/>
    <w:pPr>
      <w:numPr>
        <w:numId w:val="34"/>
      </w:numPr>
      <w:tabs>
        <w:tab w:val="clear" w:pos="9923"/>
      </w:tabs>
      <w:spacing w:after="100" w:line="252" w:lineRule="auto"/>
      <w:ind w:left="993" w:hanging="284"/>
    </w:pPr>
  </w:style>
  <w:style w:type="numbering" w:customStyle="1" w:styleId="UnterpunktTyp2neu">
    <w:name w:val="Unterpunkt Typ2 neu"/>
    <w:uiPriority w:val="99"/>
    <w:rsid w:val="00B27BE8"/>
    <w:pPr>
      <w:numPr>
        <w:numId w:val="40"/>
      </w:numPr>
    </w:pPr>
  </w:style>
  <w:style w:type="character" w:styleId="Hyperlink">
    <w:name w:val="Hyperlink"/>
    <w:basedOn w:val="Absatz-Standardschriftart"/>
    <w:uiPriority w:val="99"/>
    <w:unhideWhenUsed/>
    <w:rsid w:val="00B539F8"/>
    <w:rPr>
      <w:color w:val="0563C1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8317CA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8317C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p.wien.gv.at/basemap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eoland.at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oefol.a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omap.dna-software.co.u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Benutzerdefinierte%20Office-Vorlagen\Michi_Standard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Michi_Standard</Template>
  <TotalTime>0</TotalTime>
  <Pages>2</Pages>
  <Words>550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Gigon</dc:creator>
  <cp:keywords/>
  <dc:description/>
  <cp:lastModifiedBy>Gigon Michaela</cp:lastModifiedBy>
  <cp:revision>20</cp:revision>
  <dcterms:created xsi:type="dcterms:W3CDTF">2024-08-20T12:18:00Z</dcterms:created>
  <dcterms:modified xsi:type="dcterms:W3CDTF">2024-11-08T07:04:00Z</dcterms:modified>
</cp:coreProperties>
</file>